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E0528" w14:textId="7E1626D9" w:rsidR="008B6911" w:rsidRPr="008B6911" w:rsidRDefault="008B6911" w:rsidP="008B6911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</w:t>
      </w:r>
      <w:r w:rsidR="00D201DF" w:rsidRPr="008B6911">
        <w:rPr>
          <w:rFonts w:cs="Arial"/>
          <w:sz w:val="22"/>
          <w:szCs w:val="22"/>
          <w:lang w:val="sv-SE"/>
        </w:rPr>
        <w:t>25</w:t>
      </w:r>
      <w:r w:rsidR="00D201DF">
        <w:rPr>
          <w:rFonts w:cs="Arial"/>
          <w:sz w:val="22"/>
          <w:szCs w:val="22"/>
          <w:lang w:val="sv-SE"/>
        </w:rPr>
        <w:t>1884</w:t>
      </w:r>
    </w:p>
    <w:p w14:paraId="51CC9681" w14:textId="60589A3C" w:rsidR="003A7B2F" w:rsidRDefault="008B6911" w:rsidP="008B6911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D87B7" w:rsidR="001E41F3" w:rsidRPr="00410371" w:rsidRDefault="009F55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16692" w:rsidR="001E41F3" w:rsidRPr="00410371" w:rsidRDefault="00D201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8A31E" w:rsidR="001E41F3" w:rsidRPr="00410371" w:rsidRDefault="00D201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7297" w:rsidR="001E41F3" w:rsidRPr="00410371" w:rsidRDefault="00D20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FA9317E" w:rsidR="00F25D98" w:rsidRDefault="00F207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C98447" w:rsidR="00F25D98" w:rsidRDefault="00F207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5F10B" w:rsidR="001E41F3" w:rsidRDefault="00D201D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A3298">
              <w:t>orrection to f</w:t>
            </w:r>
            <w:r w:rsidR="00907471">
              <w:t>5**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D1E4B" w:rsidR="001E41F3" w:rsidRDefault="009F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  <w:r w:rsidR="0090747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00148" w:rsidR="001E41F3" w:rsidRDefault="00D201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Crypto_f5**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1B8F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F5516">
              <w:t>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DFF6B" w:rsidR="00D201DF" w:rsidRPr="00D201DF" w:rsidRDefault="00D201DF" w:rsidP="00D201DF">
            <w:pPr>
              <w:pStyle w:val="CRCoverPage"/>
              <w:spacing w:after="0"/>
              <w:ind w:left="100" w:right="-609"/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C038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551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1773EF" w:rsidR="001E41F3" w:rsidRDefault="00907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was an editorial error in the implementation of CR0285 </w:t>
            </w:r>
            <w:r w:rsidR="00C76AB4">
              <w:rPr>
                <w:noProof/>
              </w:rPr>
              <w:t>of SP-250097 that was approved during</w:t>
            </w:r>
            <w:r>
              <w:rPr>
                <w:noProof/>
              </w:rPr>
              <w:t xml:space="preserve"> TSG SA#10</w:t>
            </w:r>
            <w:r w:rsidR="00F26E83">
              <w:rPr>
                <w:noProof/>
              </w:rPr>
              <w:t>7</w:t>
            </w:r>
            <w:r w:rsidR="00C76AB4">
              <w:rPr>
                <w:noProof/>
              </w:rPr>
              <w:t xml:space="preserve"> meeting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73075A" w:rsidR="001E41F3" w:rsidRDefault="00907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f5* is replaced by f5** in the description of </w:t>
            </w:r>
            <w:proofErr w:type="spellStart"/>
            <w:proofErr w:type="gramStart"/>
            <w:r w:rsidRPr="009F5516">
              <w:t>Conc</w:t>
            </w:r>
            <w:proofErr w:type="spellEnd"/>
            <w:r w:rsidRPr="009F5516">
              <w:t>(</w:t>
            </w:r>
            <w:proofErr w:type="gramEnd"/>
            <w:r w:rsidRPr="009F5516">
              <w:t>SQN</w:t>
            </w:r>
            <w:r w:rsidRPr="009F5516">
              <w:rPr>
                <w:vertAlign w:val="subscript"/>
              </w:rPr>
              <w:t>MS</w:t>
            </w:r>
            <w:r w:rsidRPr="009F5516">
              <w:t>)</w:t>
            </w:r>
            <w:r>
              <w:t xml:space="preserve"> calculation</w:t>
            </w:r>
            <w:r w:rsidR="00C76AB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159733" w:rsidR="001E41F3" w:rsidRDefault="00D20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F26E83">
              <w:rPr>
                <w:noProof/>
              </w:rPr>
              <w:t xml:space="preserve"> description</w:t>
            </w:r>
            <w:r w:rsidR="00F754FC">
              <w:rPr>
                <w:noProof/>
              </w:rPr>
              <w:t>s</w:t>
            </w:r>
            <w:r w:rsidR="00F26E83" w:rsidRPr="009F5516">
              <w:t xml:space="preserve"> </w:t>
            </w:r>
            <w:r w:rsidR="00F26E83">
              <w:t xml:space="preserve">of </w:t>
            </w:r>
            <w:proofErr w:type="spellStart"/>
            <w:proofErr w:type="gramStart"/>
            <w:r w:rsidR="00F26E83" w:rsidRPr="009F5516">
              <w:t>Conc</w:t>
            </w:r>
            <w:proofErr w:type="spellEnd"/>
            <w:r w:rsidR="00F26E83" w:rsidRPr="009F5516">
              <w:t>(</w:t>
            </w:r>
            <w:proofErr w:type="gramEnd"/>
            <w:r w:rsidR="00F26E83" w:rsidRPr="009F5516">
              <w:t>SQN</w:t>
            </w:r>
            <w:r w:rsidR="00F26E83" w:rsidRPr="009F5516">
              <w:rPr>
                <w:vertAlign w:val="subscript"/>
              </w:rPr>
              <w:t>MS</w:t>
            </w:r>
            <w:r w:rsidR="00F26E83" w:rsidRPr="009F5516">
              <w:t>)</w:t>
            </w:r>
            <w:r w:rsidR="00F26E83">
              <w:t xml:space="preserve"> </w:t>
            </w:r>
            <w:r w:rsidR="00F26E83">
              <w:rPr>
                <w:noProof/>
              </w:rPr>
              <w:t xml:space="preserve">is </w:t>
            </w:r>
            <w:r w:rsidR="00DC5C41">
              <w:rPr>
                <w:noProof/>
              </w:rPr>
              <w:t>incorrect</w:t>
            </w:r>
            <w:r w:rsidR="00F26E8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56196" w:rsidR="001E41F3" w:rsidRDefault="00C76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EC004" w14:textId="77777777" w:rsidR="009F5516" w:rsidRPr="009F5516" w:rsidRDefault="009F5516" w:rsidP="009F5516">
      <w:pPr>
        <w:keepNext/>
        <w:keepLines/>
        <w:widowControl w:val="0"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" w:name="_Toc2086454"/>
      <w:bookmarkStart w:id="2" w:name="_Toc98494677"/>
      <w:r w:rsidRPr="009F5516">
        <w:rPr>
          <w:rFonts w:ascii="Arial" w:hAnsi="Arial"/>
          <w:sz w:val="36"/>
        </w:rPr>
        <w:lastRenderedPageBreak/>
        <w:t>Annex J (informative):</w:t>
      </w:r>
      <w:r w:rsidRPr="009F5516">
        <w:rPr>
          <w:rFonts w:ascii="Arial" w:hAnsi="Arial"/>
          <w:sz w:val="36"/>
        </w:rPr>
        <w:br/>
      </w:r>
      <w:bookmarkEnd w:id="1"/>
      <w:r w:rsidRPr="009F5516">
        <w:rPr>
          <w:rFonts w:ascii="Arial" w:hAnsi="Arial"/>
          <w:sz w:val="36"/>
        </w:rPr>
        <w:t>Modified AKA to avoid keystream re-use during re-synchronisations</w:t>
      </w:r>
      <w:bookmarkEnd w:id="2"/>
    </w:p>
    <w:p w14:paraId="0A8939BD" w14:textId="77777777" w:rsidR="009F5516" w:rsidRPr="009F5516" w:rsidRDefault="009F5516" w:rsidP="009F5516">
      <w:pPr>
        <w:keepNext/>
        <w:keepLines/>
        <w:widowControl w:val="0"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98494678"/>
      <w:r w:rsidRPr="009F5516">
        <w:rPr>
          <w:rFonts w:ascii="Arial" w:hAnsi="Arial"/>
          <w:sz w:val="36"/>
        </w:rPr>
        <w:t>J.1</w:t>
      </w:r>
      <w:r w:rsidRPr="009F5516">
        <w:rPr>
          <w:rFonts w:ascii="Arial" w:hAnsi="Arial"/>
          <w:sz w:val="36"/>
        </w:rPr>
        <w:tab/>
        <w:t>f5** function</w:t>
      </w:r>
      <w:bookmarkEnd w:id="3"/>
    </w:p>
    <w:p w14:paraId="4D78CACC" w14:textId="77777777" w:rsidR="009F5516" w:rsidRPr="009F5516" w:rsidRDefault="009F5516" w:rsidP="009F5516">
      <w:pPr>
        <w:widowControl w:val="0"/>
      </w:pPr>
      <w:r w:rsidRPr="009F5516">
        <w:t xml:space="preserve">This annex shows how the AUTS calculation could be modified </w:t>
      </w:r>
      <w:proofErr w:type="gramStart"/>
      <w:r w:rsidRPr="009F5516">
        <w:t>in order to</w:t>
      </w:r>
      <w:proofErr w:type="gramEnd"/>
      <w:r w:rsidRPr="009F5516">
        <w:t xml:space="preserve"> avoid keystream re-use during AKA re-synchronisations procedure. The f5* function given in clause 6.3.3 only has RAND as a non-key input and hence if an authentication challenge (RAND, AUTN) is replayed, then the same AK is calculated which is then used to protect different SQN</w:t>
      </w:r>
      <w:r w:rsidRPr="009F5516">
        <w:rPr>
          <w:vertAlign w:val="subscript"/>
        </w:rPr>
        <w:t>MS</w:t>
      </w:r>
      <w:r w:rsidRPr="009F5516">
        <w:t xml:space="preserve"> values. This possibly leaks some bits of SQN</w:t>
      </w:r>
      <w:r w:rsidRPr="009F5516">
        <w:rPr>
          <w:vertAlign w:val="subscript"/>
        </w:rPr>
        <w:t xml:space="preserve">MS </w:t>
      </w:r>
      <w:r w:rsidRPr="009F5516">
        <w:t xml:space="preserve">as shown in Borgaonkar et al (2019) [43]. </w:t>
      </w:r>
    </w:p>
    <w:p w14:paraId="2E08C45C" w14:textId="77777777" w:rsidR="009F5516" w:rsidRPr="009F5516" w:rsidRDefault="009F5516" w:rsidP="009F5516">
      <w:pPr>
        <w:widowControl w:val="0"/>
      </w:pPr>
      <w:r w:rsidRPr="009F5516">
        <w:t xml:space="preserve">If this is a concern to an operator, then f5** function using MAC-S as an additional input can be used as shown in figure J.1-1 where the only difference from Figure 10 in clause 6.3.3 is the addition of a line going from the f1* output to the f5** input. </w:t>
      </w:r>
    </w:p>
    <w:p w14:paraId="2161C581" w14:textId="77777777" w:rsidR="009F5516" w:rsidRPr="009F5516" w:rsidRDefault="009F5516" w:rsidP="009F5516">
      <w:pPr>
        <w:keepLines/>
        <w:widowControl w:val="0"/>
        <w:ind w:left="1135" w:hanging="851"/>
      </w:pPr>
      <w:r w:rsidRPr="009F5516">
        <w:t>NOTE: Including MAC-S as an input to f5** ensures that AK is unique for each SQN</w:t>
      </w:r>
      <w:r w:rsidRPr="009F5516">
        <w:rPr>
          <w:vertAlign w:val="subscript"/>
        </w:rPr>
        <w:t>MS</w:t>
      </w:r>
      <w:r w:rsidRPr="009F5516">
        <w:t>. It is home network decision to include or not MAC-S as input to AK computation.</w:t>
      </w:r>
    </w:p>
    <w:p w14:paraId="3EE2B5AA" w14:textId="77777777" w:rsidR="009F5516" w:rsidRPr="009F5516" w:rsidRDefault="009F5516" w:rsidP="009F5516">
      <w:pPr>
        <w:keepNext/>
        <w:keepLines/>
        <w:widowControl w:val="0"/>
        <w:spacing w:before="60"/>
        <w:jc w:val="center"/>
        <w:rPr>
          <w:rFonts w:ascii="Arial" w:hAnsi="Arial"/>
          <w:b/>
        </w:rPr>
      </w:pPr>
      <w:r w:rsidRPr="009F5516">
        <w:rPr>
          <w:rFonts w:ascii="Arial" w:hAnsi="Arial"/>
          <w:b/>
        </w:rPr>
        <w:object w:dxaOrig="5288" w:dyaOrig="3622" w14:anchorId="38A5A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4pt;height:180.75pt" o:ole="">
            <v:imagedata r:id="rId13" o:title=""/>
          </v:shape>
          <o:OLEObject Type="Embed" ProgID="Visio.Drawing.11" ShapeID="_x0000_i1025" DrawAspect="Content" ObjectID="_1808566382" r:id="rId14"/>
        </w:object>
      </w:r>
    </w:p>
    <w:p w14:paraId="1A5FFF65" w14:textId="77777777" w:rsidR="009F5516" w:rsidRPr="009F5516" w:rsidRDefault="009F5516" w:rsidP="009F5516">
      <w:pPr>
        <w:keepLines/>
        <w:widowControl w:val="0"/>
        <w:spacing w:after="240"/>
        <w:jc w:val="center"/>
        <w:rPr>
          <w:rFonts w:ascii="Arial" w:hAnsi="Arial"/>
          <w:b/>
        </w:rPr>
      </w:pPr>
      <w:r w:rsidRPr="009F5516">
        <w:rPr>
          <w:rFonts w:ascii="Arial" w:hAnsi="Arial"/>
          <w:b/>
        </w:rPr>
        <w:t xml:space="preserve">Figure </w:t>
      </w:r>
      <w:r w:rsidRPr="009F5516">
        <w:rPr>
          <w:rFonts w:ascii="Arial" w:hAnsi="Arial"/>
          <w:b/>
          <w:noProof/>
        </w:rPr>
        <w:t>J.1-1</w:t>
      </w:r>
      <w:r w:rsidRPr="009F5516">
        <w:rPr>
          <w:rFonts w:ascii="Arial" w:hAnsi="Arial"/>
          <w:b/>
        </w:rPr>
        <w:t xml:space="preserve">: Construction of the parameter AUTS with </w:t>
      </w:r>
      <w:proofErr w:type="gramStart"/>
      <w:r w:rsidRPr="009F5516">
        <w:rPr>
          <w:rFonts w:ascii="Arial" w:hAnsi="Arial"/>
          <w:b/>
        </w:rPr>
        <w:t>a  f</w:t>
      </w:r>
      <w:proofErr w:type="gramEnd"/>
      <w:r w:rsidRPr="009F5516">
        <w:rPr>
          <w:rFonts w:ascii="Arial" w:hAnsi="Arial"/>
          <w:b/>
        </w:rPr>
        <w:t>5** function</w:t>
      </w:r>
    </w:p>
    <w:p w14:paraId="6FD587DA" w14:textId="77777777" w:rsidR="009F5516" w:rsidRPr="009F5516" w:rsidRDefault="009F5516" w:rsidP="009F5516">
      <w:pPr>
        <w:widowControl w:val="0"/>
      </w:pPr>
      <w:r w:rsidRPr="009F5516">
        <w:t xml:space="preserve">When using </w:t>
      </w:r>
      <w:proofErr w:type="gramStart"/>
      <w:r w:rsidRPr="009F5516">
        <w:t>the  f</w:t>
      </w:r>
      <w:proofErr w:type="gramEnd"/>
      <w:r w:rsidRPr="009F5516">
        <w:t>5** function, the re-synchronisation proceeds as described in clauses 6.3.3. and 6.3.5 with the following changes:</w:t>
      </w:r>
    </w:p>
    <w:p w14:paraId="6DC99EF1" w14:textId="68908AB7" w:rsidR="009F5516" w:rsidRPr="009F5516" w:rsidRDefault="009F5516" w:rsidP="009F5516">
      <w:pPr>
        <w:widowControl w:val="0"/>
        <w:ind w:left="568" w:hanging="284"/>
      </w:pPr>
      <w:r w:rsidRPr="009F5516">
        <w:t>-</w:t>
      </w:r>
      <w:r w:rsidRPr="009F5516">
        <w:tab/>
        <w:t xml:space="preserve">in clause 6.3.3, the USIM calculates AUTS = </w:t>
      </w:r>
      <w:proofErr w:type="spellStart"/>
      <w:proofErr w:type="gramStart"/>
      <w:r w:rsidRPr="009F5516">
        <w:t>Conc</w:t>
      </w:r>
      <w:proofErr w:type="spellEnd"/>
      <w:r w:rsidRPr="009F5516">
        <w:t>(SQN</w:t>
      </w:r>
      <w:r w:rsidRPr="009F5516">
        <w:rPr>
          <w:vertAlign w:val="subscript"/>
        </w:rPr>
        <w:t>MS</w:t>
      </w:r>
      <w:r w:rsidRPr="009F5516">
        <w:t xml:space="preserve"> )</w:t>
      </w:r>
      <w:proofErr w:type="gramEnd"/>
      <w:r w:rsidRPr="009F5516">
        <w:t xml:space="preserve"> || MAC</w:t>
      </w:r>
      <w:r w:rsidRPr="009F5516">
        <w:noBreakHyphen/>
        <w:t xml:space="preserve">S where </w:t>
      </w:r>
      <w:proofErr w:type="spellStart"/>
      <w:proofErr w:type="gramStart"/>
      <w:r w:rsidRPr="009F5516">
        <w:t>Conc</w:t>
      </w:r>
      <w:proofErr w:type="spellEnd"/>
      <w:r w:rsidRPr="009F5516">
        <w:t>(</w:t>
      </w:r>
      <w:proofErr w:type="gramEnd"/>
      <w:r w:rsidRPr="009F5516">
        <w:t>SQN</w:t>
      </w:r>
      <w:r w:rsidRPr="009F5516">
        <w:rPr>
          <w:vertAlign w:val="subscript"/>
        </w:rPr>
        <w:t>MS</w:t>
      </w:r>
      <w:r w:rsidRPr="009F5516">
        <w:t>) = SQN</w:t>
      </w:r>
      <w:r w:rsidRPr="009F5516">
        <w:rPr>
          <w:vertAlign w:val="subscript"/>
        </w:rPr>
        <w:t>MS</w:t>
      </w:r>
      <w:r w:rsidRPr="009F5516">
        <w:t xml:space="preserve"> </w:t>
      </w:r>
      <w:r w:rsidRPr="009F5516">
        <w:rPr>
          <w:rFonts w:ascii="Arial" w:hAnsi="Arial"/>
        </w:rPr>
        <w:sym w:font="Symbol" w:char="F0C5"/>
      </w:r>
      <w:r w:rsidRPr="009F5516">
        <w:rPr>
          <w:rFonts w:ascii="Arial" w:hAnsi="Arial"/>
        </w:rPr>
        <w:t xml:space="preserve"> </w:t>
      </w:r>
      <w:r w:rsidRPr="009F5516">
        <w:t xml:space="preserve"> f5*</w:t>
      </w:r>
      <w:ins w:id="4" w:author="PAULIAC Mireille" w:date="2025-05-05T16:59:00Z" w16du:dateUtc="2025-05-05T14:59:00Z">
        <w:r w:rsidR="00CA3298">
          <w:t>*</w:t>
        </w:r>
      </w:ins>
      <w:proofErr w:type="gramStart"/>
      <w:r w:rsidRPr="009F5516">
        <w:rPr>
          <w:vertAlign w:val="subscript"/>
        </w:rPr>
        <w:t>K</w:t>
      </w:r>
      <w:r w:rsidRPr="009F5516">
        <w:t>(</w:t>
      </w:r>
      <w:proofErr w:type="gramEnd"/>
      <w:r w:rsidRPr="009F5516">
        <w:t xml:space="preserve">RAND, MAC-S) and MAC-S is calculated as given in clause 6.3.3; and </w:t>
      </w:r>
    </w:p>
    <w:p w14:paraId="6AE3815A" w14:textId="77777777" w:rsidR="009F5516" w:rsidRPr="009F5516" w:rsidRDefault="009F5516" w:rsidP="009F5516">
      <w:pPr>
        <w:widowControl w:val="0"/>
        <w:ind w:left="568" w:hanging="284"/>
      </w:pPr>
      <w:r w:rsidRPr="009F5516">
        <w:t>-</w:t>
      </w:r>
      <w:r w:rsidRPr="009F5516">
        <w:tab/>
        <w:t>in clause 6.3.5, the HE/</w:t>
      </w:r>
      <w:proofErr w:type="spellStart"/>
      <w:r w:rsidRPr="009F5516">
        <w:t>AuC</w:t>
      </w:r>
      <w:proofErr w:type="spellEnd"/>
      <w:r w:rsidRPr="009F5516">
        <w:t xml:space="preserve"> retrieves SQN</w:t>
      </w:r>
      <w:r w:rsidRPr="009F5516">
        <w:rPr>
          <w:vertAlign w:val="subscript"/>
        </w:rPr>
        <w:t>MS</w:t>
      </w:r>
      <w:r w:rsidRPr="009F5516">
        <w:t xml:space="preserve"> from </w:t>
      </w:r>
      <w:proofErr w:type="spellStart"/>
      <w:proofErr w:type="gramStart"/>
      <w:r w:rsidRPr="009F5516">
        <w:t>Conc</w:t>
      </w:r>
      <w:proofErr w:type="spellEnd"/>
      <w:r w:rsidRPr="009F5516">
        <w:t>(</w:t>
      </w:r>
      <w:proofErr w:type="gramEnd"/>
      <w:r w:rsidRPr="009F5516">
        <w:t>SQN</w:t>
      </w:r>
      <w:r w:rsidRPr="009F5516">
        <w:rPr>
          <w:vertAlign w:val="subscript"/>
        </w:rPr>
        <w:t>MS</w:t>
      </w:r>
      <w:r w:rsidRPr="009F5516">
        <w:t xml:space="preserve">) by computing </w:t>
      </w:r>
      <w:proofErr w:type="spellStart"/>
      <w:proofErr w:type="gramStart"/>
      <w:r w:rsidRPr="009F5516">
        <w:t>Conc</w:t>
      </w:r>
      <w:proofErr w:type="spellEnd"/>
      <w:r w:rsidRPr="009F5516">
        <w:t>(</w:t>
      </w:r>
      <w:proofErr w:type="gramEnd"/>
      <w:r w:rsidRPr="009F5516">
        <w:t>SQN</w:t>
      </w:r>
      <w:r w:rsidRPr="009F5516">
        <w:rPr>
          <w:vertAlign w:val="subscript"/>
        </w:rPr>
        <w:t>MS</w:t>
      </w:r>
      <w:r w:rsidRPr="009F5516">
        <w:t xml:space="preserve">) </w:t>
      </w:r>
      <w:r w:rsidRPr="009F5516">
        <w:rPr>
          <w:rFonts w:ascii="Arial" w:hAnsi="Arial"/>
        </w:rPr>
        <w:sym w:font="Symbol" w:char="F0C5"/>
      </w:r>
      <w:r w:rsidRPr="009F5516">
        <w:rPr>
          <w:rFonts w:ascii="Arial" w:hAnsi="Arial"/>
        </w:rPr>
        <w:t xml:space="preserve"> </w:t>
      </w:r>
      <w:r w:rsidRPr="009F5516">
        <w:t>f5**</w:t>
      </w:r>
      <w:proofErr w:type="gramStart"/>
      <w:r w:rsidRPr="009F5516">
        <w:rPr>
          <w:vertAlign w:val="subscript"/>
        </w:rPr>
        <w:t>K</w:t>
      </w:r>
      <w:r w:rsidRPr="009F5516">
        <w:t>(</w:t>
      </w:r>
      <w:proofErr w:type="gramEnd"/>
      <w:r w:rsidRPr="009F5516">
        <w:t>RAND, MAC-S).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CA2C" w14:textId="77777777" w:rsidR="006971F3" w:rsidRDefault="006971F3">
      <w:r>
        <w:separator/>
      </w:r>
    </w:p>
  </w:endnote>
  <w:endnote w:type="continuationSeparator" w:id="0">
    <w:p w14:paraId="15E13585" w14:textId="77777777" w:rsidR="006971F3" w:rsidRDefault="0069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7508B" w14:textId="77777777" w:rsidR="006971F3" w:rsidRDefault="006971F3">
      <w:r>
        <w:separator/>
      </w:r>
    </w:p>
  </w:footnote>
  <w:footnote w:type="continuationSeparator" w:id="0">
    <w:p w14:paraId="07E97685" w14:textId="77777777" w:rsidR="006971F3" w:rsidRDefault="00697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0746"/>
    <w:rsid w:val="000F1C2B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126D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B49E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439F5"/>
    <w:rsid w:val="0065536E"/>
    <w:rsid w:val="00662026"/>
    <w:rsid w:val="00664DBD"/>
    <w:rsid w:val="00665C47"/>
    <w:rsid w:val="00695808"/>
    <w:rsid w:val="00695A6C"/>
    <w:rsid w:val="006971F3"/>
    <w:rsid w:val="006B46FB"/>
    <w:rsid w:val="006D436B"/>
    <w:rsid w:val="006E21FB"/>
    <w:rsid w:val="00767D77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3A49"/>
    <w:rsid w:val="008279FA"/>
    <w:rsid w:val="00850CF9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7471"/>
    <w:rsid w:val="009148DE"/>
    <w:rsid w:val="00921737"/>
    <w:rsid w:val="00941E30"/>
    <w:rsid w:val="009748A9"/>
    <w:rsid w:val="009777D9"/>
    <w:rsid w:val="00991B88"/>
    <w:rsid w:val="009A5753"/>
    <w:rsid w:val="009A579D"/>
    <w:rsid w:val="009E3297"/>
    <w:rsid w:val="009F5516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1862"/>
    <w:rsid w:val="00B67B97"/>
    <w:rsid w:val="00B968C8"/>
    <w:rsid w:val="00BA3EC5"/>
    <w:rsid w:val="00BA51D9"/>
    <w:rsid w:val="00BB5DFC"/>
    <w:rsid w:val="00BD279D"/>
    <w:rsid w:val="00BD6BB8"/>
    <w:rsid w:val="00BF5229"/>
    <w:rsid w:val="00C12D8A"/>
    <w:rsid w:val="00C62844"/>
    <w:rsid w:val="00C66BA2"/>
    <w:rsid w:val="00C76AB4"/>
    <w:rsid w:val="00C95985"/>
    <w:rsid w:val="00CA3298"/>
    <w:rsid w:val="00CA514A"/>
    <w:rsid w:val="00CC5026"/>
    <w:rsid w:val="00CC68D0"/>
    <w:rsid w:val="00CF5C18"/>
    <w:rsid w:val="00D03F9A"/>
    <w:rsid w:val="00D06D51"/>
    <w:rsid w:val="00D201DF"/>
    <w:rsid w:val="00D21F0D"/>
    <w:rsid w:val="00D24991"/>
    <w:rsid w:val="00D50255"/>
    <w:rsid w:val="00D55BE4"/>
    <w:rsid w:val="00D66520"/>
    <w:rsid w:val="00D9340F"/>
    <w:rsid w:val="00DC5C41"/>
    <w:rsid w:val="00DE34CF"/>
    <w:rsid w:val="00E13F3D"/>
    <w:rsid w:val="00E17DB0"/>
    <w:rsid w:val="00E339EB"/>
    <w:rsid w:val="00E34898"/>
    <w:rsid w:val="00E429C6"/>
    <w:rsid w:val="00E55C56"/>
    <w:rsid w:val="00EB09B7"/>
    <w:rsid w:val="00EE7D7C"/>
    <w:rsid w:val="00F20783"/>
    <w:rsid w:val="00F25D98"/>
    <w:rsid w:val="00F26E83"/>
    <w:rsid w:val="00F300FB"/>
    <w:rsid w:val="00F428DB"/>
    <w:rsid w:val="00F628CC"/>
    <w:rsid w:val="00F754FC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CA3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526</Words>
  <Characters>2899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J.1	f5** function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3</cp:revision>
  <cp:lastPrinted>1899-12-31T23:00:00Z</cp:lastPrinted>
  <dcterms:created xsi:type="dcterms:W3CDTF">2025-05-12T12:45:00Z</dcterms:created>
  <dcterms:modified xsi:type="dcterms:W3CDTF">2025-05-12T12:46:00Z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2025-05-05T14:50:41Z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c68404a0-6259-4b4d-ad9b-fc3f698b5616</vt:lpwstr>
  </property>
  <property fmtid="{D5CDD505-2E9C-101B-9397-08002B2CF9AE}" pid="27" name="MSIP_Label_cf20372f-9ab3-4551-9149-9f9b12e2c27e_ContentBits">
    <vt:lpwstr>0</vt:lpwstr>
  </property>
  <property fmtid="{D5CDD505-2E9C-101B-9397-08002B2CF9AE}" pid="28" name="MSIP_Label_cf20372f-9ab3-4551-9149-9f9b12e2c27e_Tag">
    <vt:lpwstr>10, 0, 1, 1</vt:lpwstr>
  </property>
</Properties>
</file>